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4249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4249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84249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84249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84249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84249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84249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84249F" w:rsidRPr="0084249F">
          <w:rPr>
            <w:b w:val="0"/>
          </w:rPr>
          <w:t xml:space="preserve"> 1.2.0.20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84249F" w:rsidP="00232C8F">
            <w:pPr>
              <w:rPr>
                <w:i/>
              </w:rPr>
            </w:pPr>
            <w:r>
              <w:rPr>
                <w:i/>
              </w:rPr>
              <w:t>Воспитатель (по обучению татарскому языку)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84249F" w:rsidP="00232C8F">
            <w:r>
              <w:t>20437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84249F" w:rsidRPr="0084249F">
          <w:rPr>
            <w:rStyle w:val="aa"/>
            <w:i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84249F" w:rsidRPr="0084249F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84249F" w:rsidRPr="0084249F">
          <w:rPr>
            <w:i/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84249F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84249F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84249F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84249F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84249F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84249F" w:rsidP="0098630F">
            <w:pPr>
              <w:jc w:val="center"/>
            </w:pPr>
            <w:r>
              <w:t>131-134-529 04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84249F" w:rsidRPr="0084249F">
          <w:rPr>
            <w:rStyle w:val="aa"/>
            <w:i/>
          </w:rPr>
          <w:t xml:space="preserve"> ноутбук ICL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84249F" w:rsidRPr="0084249F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7A12FE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A12FE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A12FE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7A12F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A12FE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7A12F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7A12F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7A12FE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F7A5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F7A5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F7A5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7A12FE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F7A5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F7A5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7A12FE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F7A58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F7A58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7A12FE" w:rsidP="007A12FE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7A12FE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A01DE4" w:rsidRPr="00A01DE4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4.6.1, п. 4.6.4);</w:t>
        </w:r>
        <w:r w:rsidR="00A01DE4" w:rsidRPr="00A01DE4">
          <w:rPr>
            <w:i/>
            <w:u w:val="single"/>
          </w:rPr>
          <w:tab/>
          <w:t>   </w:t>
        </w:r>
        <w:r w:rsidR="00A01DE4" w:rsidRPr="00A01DE4">
          <w:rPr>
            <w:i/>
            <w:u w:val="single"/>
          </w:rPr>
          <w:br/>
          <w:t xml:space="preserve"> 2. Рекомендуемые режимы труда и отдыха: в соответствии</w:t>
        </w:r>
        <w:r w:rsidR="00A01DE4">
          <w:rPr>
            <w:i/>
            <w:u w:val="single"/>
          </w:rPr>
          <w:t xml:space="preserve"> с графиком работы организации;</w:t>
        </w:r>
        <w:r w:rsidR="00A01DE4" w:rsidRPr="00A01DE4">
          <w:rPr>
            <w:i/>
            <w:u w:val="single"/>
          </w:rPr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954CB6" w:rsidRPr="00954CB6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4249F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4249F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8424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4249F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4249F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8424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4249F" w:rsidRPr="0084249F" w:rsidTr="008424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</w:tr>
      <w:tr w:rsidR="0084249F" w:rsidRPr="0084249F" w:rsidTr="008424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(дата)</w:t>
            </w:r>
          </w:p>
        </w:tc>
      </w:tr>
      <w:tr w:rsidR="0084249F" w:rsidRPr="0084249F" w:rsidTr="008424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</w:tr>
      <w:tr w:rsidR="0084249F" w:rsidRPr="0084249F" w:rsidTr="008424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(дата)</w:t>
            </w:r>
          </w:p>
        </w:tc>
      </w:tr>
      <w:tr w:rsidR="0084249F" w:rsidRPr="0084249F" w:rsidTr="008424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49F" w:rsidRPr="0084249F" w:rsidRDefault="0084249F" w:rsidP="004E51DC">
            <w:pPr>
              <w:pStyle w:val="a8"/>
            </w:pPr>
          </w:p>
        </w:tc>
      </w:tr>
      <w:tr w:rsidR="0084249F" w:rsidRPr="0084249F" w:rsidTr="008424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249F" w:rsidRPr="0084249F" w:rsidRDefault="0084249F" w:rsidP="004E51DC">
            <w:pPr>
              <w:pStyle w:val="a8"/>
              <w:rPr>
                <w:vertAlign w:val="superscript"/>
              </w:rPr>
            </w:pPr>
            <w:r w:rsidRPr="0084249F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bookmarkStart w:id="33" w:name="_GoBack"/>
      <w:bookmarkEnd w:id="33"/>
      <w:r w:rsidRPr="005F6B08">
        <w:lastRenderedPageBreak/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954CB6" w:rsidTr="00954CB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54CB6" w:rsidRDefault="00954CB6" w:rsidP="003C5C39">
            <w:pPr>
              <w:pStyle w:val="a8"/>
            </w:pPr>
            <w:r w:rsidRPr="00954CB6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54CB6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54CB6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54CB6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54CB6" w:rsidRDefault="00954CB6" w:rsidP="003C5C39">
            <w:pPr>
              <w:pStyle w:val="a8"/>
            </w:pPr>
            <w:r w:rsidRPr="00954CB6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54CB6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54CB6" w:rsidRDefault="00B32796" w:rsidP="003C5C39">
            <w:pPr>
              <w:pStyle w:val="a8"/>
            </w:pPr>
            <w:r>
              <w:t>12.01.2017</w:t>
            </w:r>
          </w:p>
        </w:tc>
      </w:tr>
      <w:tr w:rsidR="00EF07A3" w:rsidRPr="00954CB6" w:rsidTr="00954CB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954CB6" w:rsidRDefault="00954CB6" w:rsidP="003C5C39">
            <w:pPr>
              <w:pStyle w:val="a8"/>
              <w:rPr>
                <w:b/>
                <w:vertAlign w:val="superscript"/>
              </w:rPr>
            </w:pPr>
            <w:r w:rsidRPr="00954CB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954CB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954CB6" w:rsidRDefault="00954CB6" w:rsidP="00EF07A3">
            <w:pPr>
              <w:pStyle w:val="a8"/>
              <w:rPr>
                <w:b/>
                <w:vertAlign w:val="superscript"/>
              </w:rPr>
            </w:pPr>
            <w:r w:rsidRPr="00954C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954CB6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954CB6" w:rsidRDefault="00954CB6" w:rsidP="00EF07A3">
            <w:pPr>
              <w:pStyle w:val="a8"/>
              <w:rPr>
                <w:b/>
                <w:vertAlign w:val="superscript"/>
              </w:rPr>
            </w:pPr>
            <w:r w:rsidRPr="00954CB6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954CB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954CB6" w:rsidRDefault="00954CB6" w:rsidP="00EF07A3">
            <w:pPr>
              <w:pStyle w:val="a8"/>
              <w:rPr>
                <w:vertAlign w:val="superscript"/>
              </w:rPr>
            </w:pPr>
            <w:r w:rsidRPr="00954CB6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8424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4249F" w:rsidP="004E51DC">
            <w:pPr>
              <w:pStyle w:val="a8"/>
            </w:pPr>
            <w:r>
              <w:t>Садртдинова Э.Р.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84249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84249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1.2.0.20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60018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60018" w:rsidRPr="009E2A4C">
            <w:rPr>
              <w:rStyle w:val="ad"/>
              <w:sz w:val="20"/>
              <w:szCs w:val="20"/>
            </w:rPr>
            <w:fldChar w:fldCharType="separate"/>
          </w:r>
          <w:r w:rsidR="0084249F">
            <w:rPr>
              <w:rStyle w:val="ad"/>
              <w:noProof/>
              <w:sz w:val="20"/>
              <w:szCs w:val="20"/>
            </w:rPr>
            <w:t>1</w:t>
          </w:r>
          <w:r w:rsidR="00960018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84249F" w:rsidRPr="0084249F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едагогический персонал"/>
    <w:docVar w:name="class" w:val=" не определен "/>
    <w:docVar w:name="close_doc_flag" w:val="0"/>
    <w:docVar w:name="co_classes" w:val="   "/>
    <w:docVar w:name="codeok" w:val=" 2043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2.0.20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91AE9274FD6D4AA39C6A384A2E0B199D"/>
    <w:docVar w:name="rm_id" w:val="16"/>
    <w:docVar w:name="rm_name" w:val="                                          "/>
    <w:docVar w:name="rm_number" w:val=" 1.2.0.20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"/>
    <w:docVar w:name="version" w:val="51"/>
  </w:docVars>
  <w:rsids>
    <w:rsidRoot w:val="00A20882"/>
    <w:rsid w:val="000024F1"/>
    <w:rsid w:val="00025683"/>
    <w:rsid w:val="00046815"/>
    <w:rsid w:val="0005566C"/>
    <w:rsid w:val="000860ED"/>
    <w:rsid w:val="000905BE"/>
    <w:rsid w:val="000D1F5B"/>
    <w:rsid w:val="000E6461"/>
    <w:rsid w:val="00110025"/>
    <w:rsid w:val="001429B1"/>
    <w:rsid w:val="00145419"/>
    <w:rsid w:val="001456F8"/>
    <w:rsid w:val="0015635F"/>
    <w:rsid w:val="001607C8"/>
    <w:rsid w:val="001A1E10"/>
    <w:rsid w:val="001F4D8D"/>
    <w:rsid w:val="002211A2"/>
    <w:rsid w:val="00232C8F"/>
    <w:rsid w:val="00234932"/>
    <w:rsid w:val="00244615"/>
    <w:rsid w:val="002754B8"/>
    <w:rsid w:val="002A0605"/>
    <w:rsid w:val="002D193C"/>
    <w:rsid w:val="002E55C6"/>
    <w:rsid w:val="00305B2F"/>
    <w:rsid w:val="00335F25"/>
    <w:rsid w:val="00367816"/>
    <w:rsid w:val="00374035"/>
    <w:rsid w:val="003876C3"/>
    <w:rsid w:val="003C24DB"/>
    <w:rsid w:val="003C5A9D"/>
    <w:rsid w:val="003C5C39"/>
    <w:rsid w:val="0040104A"/>
    <w:rsid w:val="00402CAC"/>
    <w:rsid w:val="00444410"/>
    <w:rsid w:val="00481C22"/>
    <w:rsid w:val="004957A7"/>
    <w:rsid w:val="004A47AD"/>
    <w:rsid w:val="004B78DB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6D1DD8"/>
    <w:rsid w:val="007010D9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A12FE"/>
    <w:rsid w:val="007A4C5E"/>
    <w:rsid w:val="007D1852"/>
    <w:rsid w:val="007D2CEA"/>
    <w:rsid w:val="00835248"/>
    <w:rsid w:val="0084249F"/>
    <w:rsid w:val="008645B9"/>
    <w:rsid w:val="00865067"/>
    <w:rsid w:val="00883461"/>
    <w:rsid w:val="008E68DE"/>
    <w:rsid w:val="008E70C1"/>
    <w:rsid w:val="0090588D"/>
    <w:rsid w:val="00912377"/>
    <w:rsid w:val="009154CB"/>
    <w:rsid w:val="0092778A"/>
    <w:rsid w:val="00931BF4"/>
    <w:rsid w:val="00954CB6"/>
    <w:rsid w:val="00960018"/>
    <w:rsid w:val="00967790"/>
    <w:rsid w:val="0098630F"/>
    <w:rsid w:val="00A01D75"/>
    <w:rsid w:val="00A01DE4"/>
    <w:rsid w:val="00A100AB"/>
    <w:rsid w:val="00A12349"/>
    <w:rsid w:val="00A20882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32796"/>
    <w:rsid w:val="00B80FB7"/>
    <w:rsid w:val="00BA5029"/>
    <w:rsid w:val="00BC0CB1"/>
    <w:rsid w:val="00BC2F3C"/>
    <w:rsid w:val="00BF7A58"/>
    <w:rsid w:val="00C02721"/>
    <w:rsid w:val="00C03F4A"/>
    <w:rsid w:val="00C51FA4"/>
    <w:rsid w:val="00C87AAC"/>
    <w:rsid w:val="00CE3307"/>
    <w:rsid w:val="00CF1669"/>
    <w:rsid w:val="00D76DF8"/>
    <w:rsid w:val="00DB1272"/>
    <w:rsid w:val="00DB5302"/>
    <w:rsid w:val="00DD6B1F"/>
    <w:rsid w:val="00DF0C4E"/>
    <w:rsid w:val="00E124F4"/>
    <w:rsid w:val="00E36337"/>
    <w:rsid w:val="00E422CF"/>
    <w:rsid w:val="00E43EDA"/>
    <w:rsid w:val="00E503D2"/>
    <w:rsid w:val="00E94838"/>
    <w:rsid w:val="00EB72AD"/>
    <w:rsid w:val="00EC37A1"/>
    <w:rsid w:val="00EF07A3"/>
    <w:rsid w:val="00EF3DC4"/>
    <w:rsid w:val="00F31AF6"/>
    <w:rsid w:val="00F37FB5"/>
    <w:rsid w:val="00F76072"/>
    <w:rsid w:val="00FB001B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16</cp:revision>
  <dcterms:created xsi:type="dcterms:W3CDTF">2014-05-28T12:29:00Z</dcterms:created>
  <dcterms:modified xsi:type="dcterms:W3CDTF">2017-01-16T13:16:00Z</dcterms:modified>
</cp:coreProperties>
</file>